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8DCE4" w14:textId="77777777" w:rsidR="00957778" w:rsidRDefault="00957778" w:rsidP="00957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SCOTTON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5AF0A4A" w14:textId="77777777" w:rsidR="00957778" w:rsidRDefault="00957778" w:rsidP="00957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572AB5A3" w14:textId="77777777" w:rsidR="00957778" w:rsidRDefault="00957778" w:rsidP="00957778">
      <w:pPr>
        <w:pStyle w:val="NoSpacing"/>
        <w:rPr>
          <w:rFonts w:cs="Times New Roman"/>
          <w:szCs w:val="24"/>
        </w:rPr>
      </w:pPr>
    </w:p>
    <w:p w14:paraId="1C8718B1" w14:textId="77777777" w:rsidR="00957778" w:rsidRDefault="00957778" w:rsidP="00957778">
      <w:pPr>
        <w:pStyle w:val="NoSpacing"/>
        <w:rPr>
          <w:rFonts w:cs="Times New Roman"/>
          <w:szCs w:val="24"/>
        </w:rPr>
      </w:pPr>
    </w:p>
    <w:p w14:paraId="05CAF60D" w14:textId="77777777" w:rsidR="00957778" w:rsidRDefault="00957778" w:rsidP="00957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Ralph </w:t>
      </w:r>
      <w:proofErr w:type="spellStart"/>
      <w:r>
        <w:rPr>
          <w:rFonts w:cs="Times New Roman"/>
          <w:szCs w:val="24"/>
        </w:rPr>
        <w:t>Bekerdyke</w:t>
      </w:r>
      <w:proofErr w:type="spellEnd"/>
      <w:r>
        <w:rPr>
          <w:rFonts w:cs="Times New Roman"/>
          <w:szCs w:val="24"/>
        </w:rPr>
        <w:t xml:space="preserve"> of Scotton(q.v.).</w:t>
      </w:r>
    </w:p>
    <w:p w14:paraId="564E0998" w14:textId="77777777" w:rsidR="00957778" w:rsidRDefault="00957778" w:rsidP="00957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AD2E0E4" w14:textId="77777777" w:rsidR="00957778" w:rsidRDefault="00957778" w:rsidP="00957778">
      <w:pPr>
        <w:pStyle w:val="NoSpacing"/>
        <w:rPr>
          <w:rFonts w:cs="Times New Roman"/>
          <w:szCs w:val="24"/>
        </w:rPr>
      </w:pPr>
    </w:p>
    <w:p w14:paraId="570A480B" w14:textId="77777777" w:rsidR="00957778" w:rsidRDefault="00957778" w:rsidP="00957778">
      <w:pPr>
        <w:pStyle w:val="NoSpacing"/>
        <w:rPr>
          <w:rFonts w:cs="Times New Roman"/>
          <w:szCs w:val="24"/>
        </w:rPr>
      </w:pPr>
    </w:p>
    <w:p w14:paraId="407AB732" w14:textId="77777777" w:rsidR="00957778" w:rsidRDefault="00957778" w:rsidP="009577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2024</w:t>
      </w:r>
    </w:p>
    <w:p w14:paraId="25443F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FAA6F" w14:textId="77777777" w:rsidR="00957778" w:rsidRDefault="00957778" w:rsidP="009139A6">
      <w:r>
        <w:separator/>
      </w:r>
    </w:p>
  </w:endnote>
  <w:endnote w:type="continuationSeparator" w:id="0">
    <w:p w14:paraId="4E72BEDD" w14:textId="77777777" w:rsidR="00957778" w:rsidRDefault="00957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C55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118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B8F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75792" w14:textId="77777777" w:rsidR="00957778" w:rsidRDefault="00957778" w:rsidP="009139A6">
      <w:r>
        <w:separator/>
      </w:r>
    </w:p>
  </w:footnote>
  <w:footnote w:type="continuationSeparator" w:id="0">
    <w:p w14:paraId="61DE176A" w14:textId="77777777" w:rsidR="00957778" w:rsidRDefault="00957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B96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1E6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1B0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77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57778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AA273"/>
  <w15:chartTrackingRefBased/>
  <w15:docId w15:val="{0A145F97-66A3-4BFC-9BF8-638DD8261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77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2024-07-11T10:08:00Z</dcterms:created>
  <dcterms:modified xsi:type="dcterms:W3CDTF">2024-07-11T10:08:00Z</dcterms:modified>
</cp:coreProperties>
</file>